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3F" w:rsidRPr="00C6786F" w:rsidRDefault="0069343F" w:rsidP="00D62A23">
      <w:pPr>
        <w:pStyle w:val="formattexttoplevel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C6786F">
        <w:rPr>
          <w:b/>
          <w:sz w:val="28"/>
          <w:szCs w:val="28"/>
        </w:rPr>
        <w:t>VIII. Рентген иш бөлмөсүн медициналык техника жана мүлктөр менен жабдуу ченеми N 0822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63"/>
        <w:gridCol w:w="2862"/>
      </w:tblGrid>
      <w:tr w:rsidR="0069343F" w:rsidRPr="00C6786F" w:rsidTr="00E61275">
        <w:trPr>
          <w:trHeight w:val="15"/>
          <w:tblCellSpacing w:w="15" w:type="dxa"/>
        </w:trPr>
        <w:tc>
          <w:tcPr>
            <w:tcW w:w="6318" w:type="dxa"/>
            <w:vAlign w:val="center"/>
          </w:tcPr>
          <w:p w:rsidR="0069343F" w:rsidRPr="00C6786F" w:rsidRDefault="0069343F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817" w:type="dxa"/>
            <w:vAlign w:val="center"/>
          </w:tcPr>
          <w:p w:rsidR="0069343F" w:rsidRPr="00C6786F" w:rsidRDefault="0069343F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69343F" w:rsidRPr="00C6786F" w:rsidTr="00E61275">
        <w:trPr>
          <w:tblCellSpacing w:w="15" w:type="dxa"/>
        </w:trPr>
        <w:tc>
          <w:tcPr>
            <w:tcW w:w="6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9343F" w:rsidRPr="00C6786F" w:rsidRDefault="0069343F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Ченемдин аталышы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9343F" w:rsidRPr="00C6786F" w:rsidRDefault="0069343F" w:rsidP="00227937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Ченемдин номери</w:t>
            </w:r>
          </w:p>
        </w:tc>
      </w:tr>
      <w:tr w:rsidR="0069343F" w:rsidRPr="00C6786F" w:rsidTr="00E61275">
        <w:trPr>
          <w:tblCellSpacing w:w="15" w:type="dxa"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9343F" w:rsidRPr="00C6786F" w:rsidRDefault="0069343F" w:rsidP="00227937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Аскер госпиталынын, аскер бейтапканасынын рентген иш бөлмөсүн медициналык мүлктөр менен жабдуу ченеми 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9343F" w:rsidRPr="00C6786F" w:rsidRDefault="0069343F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0822</w:t>
            </w:r>
          </w:p>
        </w:tc>
      </w:tr>
    </w:tbl>
    <w:p w:rsidR="0069343F" w:rsidRPr="00C6786F" w:rsidRDefault="0069343F" w:rsidP="00D62A23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1440"/>
        <w:gridCol w:w="1478"/>
        <w:gridCol w:w="1685"/>
      </w:tblGrid>
      <w:tr w:rsidR="0069343F" w:rsidRPr="00C6786F" w:rsidTr="00E61275">
        <w:tc>
          <w:tcPr>
            <w:tcW w:w="4788" w:type="dxa"/>
          </w:tcPr>
          <w:p w:rsidR="0069343F" w:rsidRPr="00C6786F" w:rsidRDefault="0069343F" w:rsidP="00FC1BDD">
            <w:pPr>
              <w:jc w:val="center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Заттардын аталышы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Өлчөө бд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Код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Ченемдин номери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А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В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Г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0822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b/>
                <w:bCs/>
                <w:sz w:val="28"/>
                <w:szCs w:val="28"/>
              </w:rPr>
              <w:t xml:space="preserve">Рентген пленка жана фотоматериалдар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227937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Химреактивтердин топтому N 1 - </w:t>
            </w:r>
            <w:r w:rsidRPr="00C6786F">
              <w:rPr>
                <w:b/>
                <w:sz w:val="28"/>
                <w:szCs w:val="28"/>
              </w:rPr>
              <w:t xml:space="preserve">проявитель </w:t>
            </w:r>
            <w:r w:rsidRPr="00C6786F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,5 литр"/>
              </w:smartTagPr>
              <w:r w:rsidRPr="00C6786F">
                <w:rPr>
                  <w:sz w:val="28"/>
                  <w:szCs w:val="28"/>
                </w:rPr>
                <w:t>1,5 литр</w:t>
              </w:r>
            </w:smartTag>
            <w:r w:rsidRPr="00C6786F">
              <w:rPr>
                <w:sz w:val="28"/>
                <w:szCs w:val="28"/>
              </w:rPr>
              <w:t xml:space="preserve"> эритме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топтом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проявитель </w:t>
            </w:r>
            <w:smartTag w:uri="urn:schemas-microsoft-com:office:smarttags" w:element="metricconverter">
              <w:smartTagPr>
                <w:attr w:name="ProductID" w:val="15 литр"/>
              </w:smartTagPr>
              <w:r w:rsidRPr="00C6786F">
                <w:rPr>
                  <w:sz w:val="28"/>
                  <w:szCs w:val="28"/>
                </w:rPr>
                <w:t>15 литр</w:t>
              </w:r>
            </w:smartTag>
            <w:r w:rsidRPr="00C6786F">
              <w:rPr>
                <w:sz w:val="28"/>
                <w:szCs w:val="28"/>
              </w:rPr>
              <w:t xml:space="preserve"> эритме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топтом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227937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Химреактивтердин топтому N 2 – </w:t>
            </w:r>
            <w:r w:rsidRPr="00C6786F">
              <w:rPr>
                <w:b/>
                <w:sz w:val="28"/>
                <w:szCs w:val="28"/>
              </w:rPr>
              <w:t>проявитель</w:t>
            </w:r>
            <w:r w:rsidRPr="00C6786F">
              <w:rPr>
                <w:sz w:val="28"/>
                <w:szCs w:val="28"/>
              </w:rPr>
              <w:t xml:space="preserve"> калыбына келтиргич </w:t>
            </w:r>
            <w:smartTag w:uri="urn:schemas-microsoft-com:office:smarttags" w:element="metricconverter">
              <w:smartTagPr>
                <w:attr w:name="ProductID" w:val="1,5 литр"/>
              </w:smartTagPr>
              <w:r w:rsidRPr="00C6786F">
                <w:rPr>
                  <w:sz w:val="28"/>
                  <w:szCs w:val="28"/>
                </w:rPr>
                <w:t>1,5 литр</w:t>
              </w:r>
            </w:smartTag>
            <w:r w:rsidRPr="00C6786F">
              <w:rPr>
                <w:sz w:val="28"/>
                <w:szCs w:val="28"/>
              </w:rPr>
              <w:t xml:space="preserve"> эритме</w:t>
            </w:r>
          </w:p>
        </w:tc>
        <w:tc>
          <w:tcPr>
            <w:tcW w:w="1440" w:type="dxa"/>
          </w:tcPr>
          <w:p w:rsidR="0069343F" w:rsidRPr="00C6786F" w:rsidRDefault="0069343F" w:rsidP="00227937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топтом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7106D4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</w:t>
            </w:r>
            <w:r w:rsidRPr="00C6786F">
              <w:rPr>
                <w:b/>
                <w:sz w:val="28"/>
                <w:szCs w:val="28"/>
              </w:rPr>
              <w:t xml:space="preserve">проявитель </w:t>
            </w:r>
            <w:r w:rsidRPr="00C6786F">
              <w:rPr>
                <w:sz w:val="28"/>
                <w:szCs w:val="28"/>
              </w:rPr>
              <w:t xml:space="preserve">калыбына келтиргич </w:t>
            </w:r>
            <w:smartTag w:uri="urn:schemas-microsoft-com:office:smarttags" w:element="metricconverter">
              <w:smartTagPr>
                <w:attr w:name="ProductID" w:val="15 литр"/>
              </w:smartTagPr>
              <w:r w:rsidRPr="00C6786F">
                <w:rPr>
                  <w:sz w:val="28"/>
                  <w:szCs w:val="28"/>
                </w:rPr>
                <w:t>15 литр</w:t>
              </w:r>
            </w:smartTag>
            <w:r w:rsidRPr="00C6786F">
              <w:rPr>
                <w:sz w:val="28"/>
                <w:szCs w:val="28"/>
              </w:rPr>
              <w:t xml:space="preserve"> эритме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топтом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227937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Химреактивтердин топтому N 3 - фиксаж </w:t>
            </w:r>
            <w:smartTag w:uri="urn:schemas-microsoft-com:office:smarttags" w:element="metricconverter">
              <w:smartTagPr>
                <w:attr w:name="ProductID" w:val="3 литр"/>
              </w:smartTagPr>
              <w:r w:rsidRPr="00C6786F">
                <w:rPr>
                  <w:sz w:val="28"/>
                  <w:szCs w:val="28"/>
                </w:rPr>
                <w:t>3 литр</w:t>
              </w:r>
            </w:smartTag>
            <w:r w:rsidRPr="00C6786F">
              <w:rPr>
                <w:sz w:val="28"/>
                <w:szCs w:val="28"/>
              </w:rPr>
              <w:t xml:space="preserve"> эритме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топтом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Ошол эле, фиксаж15 литр эритме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топтом.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Рентген пленкасы (аналогдук) өлчөмү 13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18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барак.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100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18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24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барак.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450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24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барак.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30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барак.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650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35,6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барак.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500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15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барак.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350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Тиш рентген пленкасы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барак.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150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Флюорограф пленкасы РФ-3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70 мм</w:t>
              </w:r>
            </w:smartTag>
            <w:r w:rsidRPr="00C6786F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30 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C6786F">
              <w:rPr>
                <w:sz w:val="28"/>
                <w:szCs w:val="28"/>
              </w:rPr>
              <w:t>т</w:t>
            </w:r>
            <w:r w:rsidRPr="00C6786F">
              <w:rPr>
                <w:sz w:val="28"/>
                <w:szCs w:val="28"/>
                <w:lang w:val="ky-KG"/>
              </w:rPr>
              <w:t>үр.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35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Рентген пленкасы (термографикалык) өлчөмү 24х30 см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650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Рентген пленкасы (термографикалык) өлчөмү 35х43 см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лист.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40979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650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b/>
                <w:bCs/>
                <w:sz w:val="28"/>
                <w:szCs w:val="28"/>
              </w:rPr>
              <w:t>Физиотерапия жана диагностика үчүн  аппараттарына, приборлоруна  каражаттар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Ак байка (фланель)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м.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4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b/>
                <w:bCs/>
                <w:sz w:val="28"/>
                <w:szCs w:val="28"/>
              </w:rPr>
              <w:t xml:space="preserve">Медициналык эсеп жана отчеттук китептер, бланктар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380338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Атайын диагностикалык изилдөөлөрдү эсепке алуу китеби, ф.17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b/>
                <w:bCs/>
                <w:sz w:val="28"/>
                <w:szCs w:val="28"/>
              </w:rPr>
              <w:t xml:space="preserve">Дарыгердин предметтери, аппараттары жана хирургия  инструменттери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Чач алуучу түз кайчы уз.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175 мм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9B143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13481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b/>
                <w:bCs/>
                <w:sz w:val="28"/>
                <w:szCs w:val="28"/>
              </w:rPr>
              <w:t>Рентгенодиагностика жана рентгенотерапия үчүн аппараттар, приборлор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Диагностикалык жеңил рентген аппарат 5 к</w:t>
            </w:r>
            <w:r w:rsidRPr="00C6786F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Диагностикалык денталдык рентген аппарат  30 к</w:t>
            </w:r>
            <w:r w:rsidRPr="00C6786F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Диагностикалык денталдык рентген аппарат   (5Д-2,6Д-2)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12Ф-7Ц түрүндөгү стационардык рентген флюорография аппараты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 жумуш орундуу стационардык рентген аппарат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AE152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Ортопантомограф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AE152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Коргошун эквиваленти  0,5 кем эмес коргоо жака (тиштерди тартуучу)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AE152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Коргошун эквиваленти  0,5 кем эмес коргоо жилет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6E6BDF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Алсыздандыруу коэффициенти 0,15 кем эмес рентген коргоо көз айнек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6E6BDF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Коргошундалган коргоо кол кап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  <w:lang w:val="ky-KG"/>
              </w:rPr>
            </w:pPr>
            <w:r w:rsidRPr="00C6786F">
              <w:rPr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478" w:type="dxa"/>
          </w:tcPr>
          <w:p w:rsidR="0069343F" w:rsidRPr="00C6786F" w:rsidRDefault="0069343F" w:rsidP="006E6BDF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Рентген коргоо резина пластинасы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кг</w:t>
            </w:r>
          </w:p>
        </w:tc>
        <w:tc>
          <w:tcPr>
            <w:tcW w:w="1478" w:type="dxa"/>
          </w:tcPr>
          <w:p w:rsidR="0069343F" w:rsidRPr="00C6786F" w:rsidRDefault="0069343F" w:rsidP="006E6BDF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Жылмаланган коргоо айнек, өлчөмү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35,6 см</w:t>
              </w:r>
            </w:smartTag>
            <w:r w:rsidRPr="00C6786F">
              <w:rPr>
                <w:sz w:val="28"/>
                <w:szCs w:val="28"/>
              </w:rPr>
              <w:t xml:space="preserve">, калыңдыгы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1 см</w:t>
              </w:r>
            </w:smartTag>
            <w:r w:rsidRPr="00C6786F">
              <w:rPr>
                <w:sz w:val="28"/>
                <w:szCs w:val="28"/>
              </w:rPr>
              <w:t>, коргошун эквиваленти 2,5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6E6BDF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Коргошундалган резина фартук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6E6BDF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Рентген ширма, кичине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7232F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Ошол эле, чоң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7232F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Нурлантуу үчүн экран, өлчөмү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35,6 см</w:t>
              </w:r>
            </w:smartTag>
            <w:r w:rsidRPr="00C6786F">
              <w:rPr>
                <w:sz w:val="28"/>
                <w:szCs w:val="28"/>
              </w:rPr>
              <w:t>, айнексиз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7232F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Коргошундалган резина юбкасы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7232FB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C6786F">
              <w:rPr>
                <w:b/>
                <w:bCs/>
                <w:sz w:val="28"/>
                <w:szCs w:val="28"/>
              </w:rPr>
              <w:t>Фотолабораториялар үчүн жабдуулар  жана каражаттар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Рентгенограммалар үчүн бак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BF0D4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Фотопленкалар үчүн кыпчыгыч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BF0D4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50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Рентген пленкалар үчүн кассета өлчөмү 13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18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BF0D4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15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BF0D4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18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24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BF0D4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24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0F7A7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30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0F7A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35,6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0F7A7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Пленкаларды чыгаруу үчүн эмалданган кювета өлч. 40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0F7A7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Рентген сүрөттөрдү чыгаруучу рамка өлч. 13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18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0F7A7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15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0F7A7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18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24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0F7A76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24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30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35,6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6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Рентген пленкаларын кескич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Санариптүү рентген трафарети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Фотолабораториялык фонарь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Фотолабораториялык саат</w:t>
            </w:r>
          </w:p>
        </w:tc>
        <w:tc>
          <w:tcPr>
            <w:tcW w:w="1440" w:type="dxa"/>
          </w:tcPr>
          <w:p w:rsidR="0069343F" w:rsidRPr="00C6786F" w:rsidRDefault="0069343F" w:rsidP="00F15E0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Рентген пленкаларды кургатуучу электр шкаф 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F41172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Экран өлч. 13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18 см</w:t>
              </w:r>
            </w:smartTag>
            <w:r w:rsidRPr="00C6786F">
              <w:rPr>
                <w:sz w:val="28"/>
                <w:szCs w:val="28"/>
              </w:rPr>
              <w:t xml:space="preserve"> көбөйтүүчү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11759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15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204F5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18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24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204F5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30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40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204F5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Ошол эле, 35,6 x </w:t>
            </w:r>
            <w:smartTag w:uri="urn:schemas-microsoft-com:office:smarttags" w:element="metricconverter">
              <w:smartTagPr>
                <w:attr w:name="ProductID" w:val="35,6 см"/>
              </w:smartTagPr>
              <w:r w:rsidRPr="00C6786F">
                <w:rPr>
                  <w:sz w:val="28"/>
                  <w:szCs w:val="28"/>
                </w:rPr>
                <w:t>35,6 см</w:t>
              </w:r>
            </w:smartTag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204F5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2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Нурлантуу үчүн экран өлч. 35,6х35,6 см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204F59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Медициналык лазер пленкасында терүү</w:t>
            </w: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тутум  (термограф принтер) 2 форматта пленка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D9579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F41172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Компьютердик рентгенография тутуму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D9579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Кассета (детектор) 24х30 см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D9579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Кассета (детектор) 35х43 см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D95790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b/>
                <w:sz w:val="28"/>
                <w:szCs w:val="28"/>
              </w:rPr>
              <w:t>Рентген пленкасы менен иштөө жабдуулары</w:t>
            </w: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Универсалдуу флюроскоп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Негатоскоп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35823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2 секциялуу негатоскоп 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35823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 xml:space="preserve">Персоналдык компьютер (процессору </w:t>
            </w:r>
            <w:r w:rsidRPr="00C6786F">
              <w:rPr>
                <w:sz w:val="28"/>
                <w:szCs w:val="28"/>
                <w:lang w:val="en-US"/>
              </w:rPr>
              <w:t>Inteli</w:t>
            </w:r>
            <w:r w:rsidRPr="00C6786F">
              <w:rPr>
                <w:sz w:val="28"/>
                <w:szCs w:val="28"/>
              </w:rPr>
              <w:t>7 кем эмес) Катуу диск 2000</w:t>
            </w:r>
            <w:r w:rsidRPr="00C6786F">
              <w:rPr>
                <w:sz w:val="28"/>
                <w:szCs w:val="28"/>
                <w:lang w:val="en-US"/>
              </w:rPr>
              <w:t>Gb</w:t>
            </w:r>
            <w:r w:rsidRPr="00C6786F">
              <w:rPr>
                <w:sz w:val="28"/>
                <w:szCs w:val="28"/>
              </w:rPr>
              <w:t>-кем эмес, ОЗУ 8</w:t>
            </w:r>
            <w:r w:rsidRPr="00C6786F">
              <w:rPr>
                <w:sz w:val="28"/>
                <w:szCs w:val="28"/>
                <w:lang w:val="en-US"/>
              </w:rPr>
              <w:t>Gb</w:t>
            </w:r>
            <w:r w:rsidRPr="00C6786F">
              <w:rPr>
                <w:sz w:val="28"/>
                <w:szCs w:val="28"/>
              </w:rPr>
              <w:t>-кем эмес, видеокартасы  2</w:t>
            </w:r>
            <w:r w:rsidRPr="00C6786F">
              <w:rPr>
                <w:sz w:val="28"/>
                <w:szCs w:val="28"/>
                <w:lang w:val="en-US"/>
              </w:rPr>
              <w:t>GBGDDR</w:t>
            </w:r>
            <w:r w:rsidRPr="00C6786F">
              <w:rPr>
                <w:sz w:val="28"/>
                <w:szCs w:val="28"/>
              </w:rPr>
              <w:t xml:space="preserve"> 5-256 </w:t>
            </w:r>
            <w:r w:rsidRPr="00C6786F">
              <w:rPr>
                <w:sz w:val="28"/>
                <w:szCs w:val="28"/>
                <w:lang w:val="en-US"/>
              </w:rPr>
              <w:t>bit</w:t>
            </w:r>
            <w:r w:rsidRPr="00C6786F">
              <w:rPr>
                <w:sz w:val="28"/>
                <w:szCs w:val="28"/>
              </w:rPr>
              <w:t>-кем эмес)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компл.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b/>
                <w:bCs/>
                <w:sz w:val="28"/>
                <w:szCs w:val="28"/>
              </w:rPr>
              <w:t>Дозиметр приборлору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69343F" w:rsidRPr="00C6786F" w:rsidRDefault="0069343F" w:rsidP="00C759EE">
            <w:pPr>
              <w:jc w:val="both"/>
              <w:rPr>
                <w:sz w:val="28"/>
                <w:szCs w:val="28"/>
              </w:rPr>
            </w:pP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15-140 КЭВ энергиясы менен импульстук жана туруктуу рентген жана гамма нурлануусунун күчүн санагыч,  погрешносту +/- 20%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  <w:tr w:rsidR="0069343F" w:rsidRPr="00C6786F" w:rsidTr="00E61275">
        <w:tc>
          <w:tcPr>
            <w:tcW w:w="478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Пациенттердин импульстук жана туруктуу рентген нурлануу күчүн санагыч</w:t>
            </w:r>
          </w:p>
        </w:tc>
        <w:tc>
          <w:tcPr>
            <w:tcW w:w="1440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дн.</w:t>
            </w:r>
          </w:p>
        </w:tc>
        <w:tc>
          <w:tcPr>
            <w:tcW w:w="1478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*</w:t>
            </w:r>
          </w:p>
        </w:tc>
        <w:tc>
          <w:tcPr>
            <w:tcW w:w="1685" w:type="dxa"/>
          </w:tcPr>
          <w:p w:rsidR="0069343F" w:rsidRPr="00C6786F" w:rsidRDefault="0069343F" w:rsidP="00C759EE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86F">
              <w:rPr>
                <w:sz w:val="28"/>
                <w:szCs w:val="28"/>
              </w:rPr>
              <w:t>1</w:t>
            </w:r>
          </w:p>
        </w:tc>
      </w:tr>
    </w:tbl>
    <w:p w:rsidR="0069343F" w:rsidRPr="00C6786F" w:rsidRDefault="0069343F" w:rsidP="00D62A23">
      <w:pPr>
        <w:rPr>
          <w:sz w:val="28"/>
          <w:szCs w:val="28"/>
        </w:rPr>
      </w:pPr>
    </w:p>
    <w:p w:rsidR="0069343F" w:rsidRPr="00C6786F" w:rsidRDefault="0069343F" w:rsidP="0022734A">
      <w:pPr>
        <w:rPr>
          <w:sz w:val="28"/>
          <w:szCs w:val="28"/>
        </w:rPr>
      </w:pPr>
    </w:p>
    <w:p w:rsidR="0069343F" w:rsidRPr="00C6786F" w:rsidRDefault="0069343F" w:rsidP="0022734A">
      <w:pPr>
        <w:rPr>
          <w:sz w:val="28"/>
          <w:szCs w:val="28"/>
        </w:rPr>
      </w:pPr>
    </w:p>
    <w:p w:rsidR="0069343F" w:rsidRPr="00C6786F" w:rsidRDefault="0069343F" w:rsidP="0022734A">
      <w:pPr>
        <w:rPr>
          <w:sz w:val="28"/>
          <w:szCs w:val="28"/>
        </w:rPr>
      </w:pPr>
    </w:p>
    <w:p w:rsidR="0069343F" w:rsidRPr="00C6786F" w:rsidRDefault="0069343F" w:rsidP="0022734A">
      <w:pPr>
        <w:rPr>
          <w:sz w:val="28"/>
          <w:szCs w:val="28"/>
        </w:rPr>
      </w:pPr>
    </w:p>
    <w:p w:rsidR="0069343F" w:rsidRPr="00C6786F" w:rsidRDefault="0069343F" w:rsidP="0022734A">
      <w:pPr>
        <w:rPr>
          <w:sz w:val="28"/>
          <w:szCs w:val="28"/>
        </w:rPr>
      </w:pPr>
    </w:p>
    <w:p w:rsidR="0069343F" w:rsidRPr="00C6786F" w:rsidRDefault="0069343F" w:rsidP="0022734A">
      <w:pPr>
        <w:rPr>
          <w:sz w:val="28"/>
          <w:szCs w:val="28"/>
        </w:rPr>
      </w:pPr>
    </w:p>
    <w:p w:rsidR="0069343F" w:rsidRPr="00C6786F" w:rsidRDefault="0069343F" w:rsidP="0022734A">
      <w:pPr>
        <w:rPr>
          <w:sz w:val="28"/>
          <w:szCs w:val="28"/>
        </w:rPr>
      </w:pPr>
    </w:p>
    <w:p w:rsidR="0069343F" w:rsidRPr="00C6786F" w:rsidRDefault="0069343F" w:rsidP="0022734A">
      <w:pPr>
        <w:rPr>
          <w:sz w:val="28"/>
          <w:szCs w:val="28"/>
        </w:rPr>
      </w:pPr>
    </w:p>
    <w:p w:rsidR="0069343F" w:rsidRPr="00C6786F" w:rsidRDefault="0069343F" w:rsidP="0022734A">
      <w:pPr>
        <w:tabs>
          <w:tab w:val="left" w:pos="2430"/>
        </w:tabs>
        <w:rPr>
          <w:sz w:val="28"/>
          <w:szCs w:val="28"/>
        </w:rPr>
      </w:pPr>
      <w:r w:rsidRPr="00C6786F">
        <w:rPr>
          <w:sz w:val="28"/>
          <w:szCs w:val="28"/>
        </w:rPr>
        <w:tab/>
      </w:r>
    </w:p>
    <w:sectPr w:rsidR="0069343F" w:rsidRPr="00C6786F" w:rsidSect="00C6786F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43F" w:rsidRDefault="0069343F">
      <w:r>
        <w:separator/>
      </w:r>
    </w:p>
  </w:endnote>
  <w:endnote w:type="continuationSeparator" w:id="1">
    <w:p w:rsidR="0069343F" w:rsidRDefault="00693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43F" w:rsidRDefault="0069343F">
      <w:r>
        <w:separator/>
      </w:r>
    </w:p>
  </w:footnote>
  <w:footnote w:type="continuationSeparator" w:id="1">
    <w:p w:rsidR="0069343F" w:rsidRDefault="00693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43F" w:rsidRDefault="0069343F" w:rsidP="00F97D7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343F" w:rsidRDefault="0069343F" w:rsidP="00C6786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43F" w:rsidRDefault="0069343F" w:rsidP="00F97D7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84</w:t>
    </w:r>
    <w:r>
      <w:rPr>
        <w:rStyle w:val="PageNumber"/>
      </w:rPr>
      <w:fldChar w:fldCharType="end"/>
    </w:r>
  </w:p>
  <w:p w:rsidR="0069343F" w:rsidRDefault="0069343F" w:rsidP="00C6786F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3EB"/>
    <w:rsid w:val="000078B4"/>
    <w:rsid w:val="00015192"/>
    <w:rsid w:val="00047DB4"/>
    <w:rsid w:val="00085B74"/>
    <w:rsid w:val="0009375F"/>
    <w:rsid w:val="000B679F"/>
    <w:rsid w:val="000F7A76"/>
    <w:rsid w:val="00100518"/>
    <w:rsid w:val="00104E14"/>
    <w:rsid w:val="00117599"/>
    <w:rsid w:val="001268B7"/>
    <w:rsid w:val="00204F59"/>
    <w:rsid w:val="0022734A"/>
    <w:rsid w:val="00227937"/>
    <w:rsid w:val="002446FE"/>
    <w:rsid w:val="002725DB"/>
    <w:rsid w:val="002A1228"/>
    <w:rsid w:val="002C582F"/>
    <w:rsid w:val="002D4A3D"/>
    <w:rsid w:val="002F235F"/>
    <w:rsid w:val="00376991"/>
    <w:rsid w:val="00380338"/>
    <w:rsid w:val="00387A09"/>
    <w:rsid w:val="00396DF2"/>
    <w:rsid w:val="003D7180"/>
    <w:rsid w:val="00421F9A"/>
    <w:rsid w:val="00450583"/>
    <w:rsid w:val="00483F73"/>
    <w:rsid w:val="00496B76"/>
    <w:rsid w:val="0052049E"/>
    <w:rsid w:val="00522C5F"/>
    <w:rsid w:val="00524F35"/>
    <w:rsid w:val="00530CEC"/>
    <w:rsid w:val="005E7E08"/>
    <w:rsid w:val="006203AC"/>
    <w:rsid w:val="00670591"/>
    <w:rsid w:val="0069343F"/>
    <w:rsid w:val="006E6BDF"/>
    <w:rsid w:val="006F0400"/>
    <w:rsid w:val="006F1BD7"/>
    <w:rsid w:val="007106D4"/>
    <w:rsid w:val="007232FB"/>
    <w:rsid w:val="0073669B"/>
    <w:rsid w:val="007614FE"/>
    <w:rsid w:val="007B0A66"/>
    <w:rsid w:val="007D4162"/>
    <w:rsid w:val="007F6C56"/>
    <w:rsid w:val="00837BC8"/>
    <w:rsid w:val="008A0B90"/>
    <w:rsid w:val="008A1804"/>
    <w:rsid w:val="008E1875"/>
    <w:rsid w:val="008F1D53"/>
    <w:rsid w:val="0096111E"/>
    <w:rsid w:val="00966981"/>
    <w:rsid w:val="00985B07"/>
    <w:rsid w:val="00987411"/>
    <w:rsid w:val="00995648"/>
    <w:rsid w:val="009A2165"/>
    <w:rsid w:val="009B143E"/>
    <w:rsid w:val="009E479B"/>
    <w:rsid w:val="00A953C6"/>
    <w:rsid w:val="00AB35BC"/>
    <w:rsid w:val="00AC5E36"/>
    <w:rsid w:val="00AE152E"/>
    <w:rsid w:val="00B17624"/>
    <w:rsid w:val="00BE654F"/>
    <w:rsid w:val="00BF0BD0"/>
    <w:rsid w:val="00BF0D46"/>
    <w:rsid w:val="00C02E5F"/>
    <w:rsid w:val="00C40A4B"/>
    <w:rsid w:val="00C6786F"/>
    <w:rsid w:val="00C74E21"/>
    <w:rsid w:val="00C759EE"/>
    <w:rsid w:val="00C76E53"/>
    <w:rsid w:val="00CB105C"/>
    <w:rsid w:val="00CC5C5A"/>
    <w:rsid w:val="00D34239"/>
    <w:rsid w:val="00D57907"/>
    <w:rsid w:val="00D62A23"/>
    <w:rsid w:val="00D95790"/>
    <w:rsid w:val="00DA14D7"/>
    <w:rsid w:val="00DA3934"/>
    <w:rsid w:val="00DC5AC3"/>
    <w:rsid w:val="00E103EB"/>
    <w:rsid w:val="00E61275"/>
    <w:rsid w:val="00EC2764"/>
    <w:rsid w:val="00ED1F06"/>
    <w:rsid w:val="00EE0CBF"/>
    <w:rsid w:val="00F15E00"/>
    <w:rsid w:val="00F41172"/>
    <w:rsid w:val="00F72AB4"/>
    <w:rsid w:val="00F97D7D"/>
    <w:rsid w:val="00FA09B5"/>
    <w:rsid w:val="00FA3D45"/>
    <w:rsid w:val="00FC1BDD"/>
    <w:rsid w:val="00FD2E86"/>
    <w:rsid w:val="00FD3960"/>
    <w:rsid w:val="00FD767A"/>
    <w:rsid w:val="00FF20F2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E86"/>
    <w:rPr>
      <w:rFonts w:eastAsia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FD2E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D2E86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formattexttopleveltext">
    <w:name w:val="formattext topleveltext"/>
    <w:basedOn w:val="Normal"/>
    <w:uiPriority w:val="99"/>
    <w:rsid w:val="00FD2E86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FD2E8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FD2E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6786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655D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678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206</TotalTime>
  <Pages>4</Pages>
  <Words>652</Words>
  <Characters>3717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20</cp:revision>
  <cp:lastPrinted>2017-03-17T08:48:00Z</cp:lastPrinted>
  <dcterms:created xsi:type="dcterms:W3CDTF">2016-09-21T08:08:00Z</dcterms:created>
  <dcterms:modified xsi:type="dcterms:W3CDTF">2017-03-17T08:48:00Z</dcterms:modified>
</cp:coreProperties>
</file>